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f </w:t>
      </w:r>
      <w:proofErr w:type="spellStart"/>
      <w:r>
        <w:rPr>
          <w:rFonts w:ascii="Times New Roman" w:hAnsi="Times New Roman" w:cs="Times New Roman"/>
          <w:sz w:val="24"/>
          <w:szCs w:val="24"/>
        </w:rPr>
        <w:t>Lubenham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Leicestershire.</w:t>
      </w:r>
      <w:bookmarkStart w:id="0" w:name="_GoBack"/>
      <w:bookmarkEnd w:id="0"/>
    </w:p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Apr.1468</w:t>
      </w:r>
      <w:r>
        <w:rPr>
          <w:rFonts w:ascii="Times New Roman" w:hAnsi="Times New Roman" w:cs="Times New Roman"/>
          <w:sz w:val="24"/>
          <w:szCs w:val="24"/>
        </w:rPr>
        <w:tab/>
        <w:t>He and Agnes Foxton(q.v.), related in the fourth degree of consanguinity,</w:t>
      </w:r>
    </w:p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wished to marry and sought a dispensation so that they may do so and </w:t>
      </w:r>
    </w:p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thereafter remain married, with legitimation of any issue.</w:t>
      </w:r>
    </w:p>
    <w:p w:rsidR="00912B3B" w:rsidRDefault="00912B3B" w:rsidP="00912B3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p.15)</w:t>
      </w:r>
    </w:p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2B3B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12B3B" w:rsidP="00912B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B3B" w:rsidRDefault="00912B3B" w:rsidP="00564E3C">
      <w:pPr>
        <w:spacing w:after="0" w:line="240" w:lineRule="auto"/>
      </w:pPr>
      <w:r>
        <w:separator/>
      </w:r>
    </w:p>
  </w:endnote>
  <w:endnote w:type="continuationSeparator" w:id="0">
    <w:p w:rsidR="00912B3B" w:rsidRDefault="00912B3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12B3B">
      <w:rPr>
        <w:rFonts w:ascii="Times New Roman" w:hAnsi="Times New Roman" w:cs="Times New Roman"/>
        <w:noProof/>
        <w:sz w:val="24"/>
        <w:szCs w:val="24"/>
      </w:rPr>
      <w:t>15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B3B" w:rsidRDefault="00912B3B" w:rsidP="00564E3C">
      <w:pPr>
        <w:spacing w:after="0" w:line="240" w:lineRule="auto"/>
      </w:pPr>
      <w:r>
        <w:separator/>
      </w:r>
    </w:p>
  </w:footnote>
  <w:footnote w:type="continuationSeparator" w:id="0">
    <w:p w:rsidR="00912B3B" w:rsidRDefault="00912B3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B3B"/>
    <w:rsid w:val="00372DC6"/>
    <w:rsid w:val="00564E3C"/>
    <w:rsid w:val="0064591D"/>
    <w:rsid w:val="00912B3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FFA4E"/>
  <w15:chartTrackingRefBased/>
  <w15:docId w15:val="{8DBC433F-0D18-4B07-85C9-C078E1CE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2016-01-15T20:46:00Z</dcterms:created>
  <dcterms:modified xsi:type="dcterms:W3CDTF">2016-01-15T20:48:00Z</dcterms:modified>
</cp:coreProperties>
</file>